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31/B/187/26/FD15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Gewerk Elektro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Gewerk Elektro am Bauprojekt "Anbau Fahrzeughalle ZFR" Enste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